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7B70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7B70D7" w:rsidRPr="007B70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7B70D7" w:rsidRPr="007B70D7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7B70D7" w:rsidRPr="007B70D7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7B70D7" w:rsidRPr="007B70D7">
          <w:rPr>
            <w:u w:val="single"/>
          </w:rPr>
          <w:t xml:space="preserve"> 07143/029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7B70D7" w:rsidRPr="007B70D7">
          <w:rPr>
            <w:rStyle w:val="aa"/>
          </w:rPr>
          <w:t xml:space="preserve"> Медицинская </w:t>
        </w:r>
        <w:r w:rsidR="007B70D7" w:rsidRPr="007B70D7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7B70D7" w:rsidRPr="007B70D7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7B70D7" w:rsidRPr="007B70D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14311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4311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7B70D7" w:rsidRPr="007B70D7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BB3D9E">
            <w:pPr>
              <w:pStyle w:val="a8"/>
            </w:pPr>
            <w:r>
              <w:t xml:space="preserve">Работа </w:t>
            </w:r>
            <w:r w:rsidR="00BB3D9E">
              <w:t>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7D5D0C" w:rsidP="007C56B5">
            <w:pPr>
              <w:pStyle w:val="a8"/>
            </w:pPr>
            <w:r>
              <w:t>48.6; 48.3; 48.2</w:t>
            </w:r>
          </w:p>
        </w:tc>
        <w:tc>
          <w:tcPr>
            <w:tcW w:w="2108" w:type="dxa"/>
            <w:vAlign w:val="center"/>
          </w:tcPr>
          <w:p w:rsidR="00073B45" w:rsidRPr="00A31431" w:rsidRDefault="007D5D0C" w:rsidP="007C56B5">
            <w:pPr>
              <w:pStyle w:val="a8"/>
            </w:pPr>
            <w:r>
              <w:t>48.4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7D5D0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43116" w:rsidP="00FE033F">
      <w:pPr>
        <w:pStyle w:val="a6"/>
      </w:pPr>
      <w:fldSimple w:instr=" DOCVARIABLE  shum_result \* MERGEFORMAT ">
        <w:r w:rsidR="007D5D0C" w:rsidRPr="007D5D0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7D5D0C" w:rsidP="00E576CE">
            <w:pPr>
              <w:pStyle w:val="a8"/>
            </w:pPr>
            <w:r>
              <w:t>43.2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7D5D0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43116" w:rsidP="00D76DF8">
      <w:fldSimple w:instr=" DOCVARIABLE att_zakl \* MERGEFORMAT ">
        <w:r w:rsidR="007D5D0C" w:rsidRPr="007D5D0C">
          <w:rPr>
            <w:bCs/>
          </w:rPr>
          <w:t>-</w:t>
        </w:r>
        <w:r w:rsidR="007D5D0C" w:rsidRPr="007D5D0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D5D0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7B70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4311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43116" w:rsidRPr="00C30AD7">
            <w:rPr>
              <w:rStyle w:val="ad"/>
              <w:sz w:val="20"/>
              <w:szCs w:val="20"/>
            </w:rPr>
            <w:fldChar w:fldCharType="separate"/>
          </w:r>
          <w:r w:rsidR="007B70D7">
            <w:rPr>
              <w:rStyle w:val="ad"/>
              <w:noProof/>
              <w:sz w:val="20"/>
              <w:szCs w:val="20"/>
            </w:rPr>
            <w:t>1</w:t>
          </w:r>
          <w:r w:rsidR="0014311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70D7" w:rsidRPr="007B70D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D549259A2A54C59A1AD8DA7E6C32CD6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9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F20C68AE9044C78DBED8267C4DF955"/>
    <w:docVar w:name="rm_id" w:val="210"/>
    <w:docVar w:name="rm_name" w:val=" Медицинская сестра "/>
    <w:docVar w:name="rm_number" w:val=" 07143/029 "/>
    <w:docVar w:name="shum_result" w:val="Эквивалентный уровень звука за 8-часовой рабочий день на данном рабочем месте составляет 43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63F6F"/>
    <w:rsid w:val="00072388"/>
    <w:rsid w:val="00073B45"/>
    <w:rsid w:val="000D1F5B"/>
    <w:rsid w:val="000F604B"/>
    <w:rsid w:val="00106402"/>
    <w:rsid w:val="00110025"/>
    <w:rsid w:val="00141A11"/>
    <w:rsid w:val="001429B1"/>
    <w:rsid w:val="00143116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B45BB"/>
    <w:rsid w:val="003C24DB"/>
    <w:rsid w:val="00402CAC"/>
    <w:rsid w:val="00405209"/>
    <w:rsid w:val="00441E80"/>
    <w:rsid w:val="00444410"/>
    <w:rsid w:val="004612B9"/>
    <w:rsid w:val="00475300"/>
    <w:rsid w:val="00486D18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B70D7"/>
    <w:rsid w:val="007C56B5"/>
    <w:rsid w:val="007D1852"/>
    <w:rsid w:val="007D2CEA"/>
    <w:rsid w:val="007D5D0C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14B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1AB6"/>
    <w:rsid w:val="00B6356D"/>
    <w:rsid w:val="00BA05BD"/>
    <w:rsid w:val="00BA5029"/>
    <w:rsid w:val="00BB3D9E"/>
    <w:rsid w:val="00BB628F"/>
    <w:rsid w:val="00BC2F3C"/>
    <w:rsid w:val="00BE16B3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0719C"/>
    <w:rsid w:val="00E124F4"/>
    <w:rsid w:val="00E36337"/>
    <w:rsid w:val="00E576CE"/>
    <w:rsid w:val="00E7446B"/>
    <w:rsid w:val="00E8526D"/>
    <w:rsid w:val="00EB72AD"/>
    <w:rsid w:val="00EC37A1"/>
    <w:rsid w:val="00EE2508"/>
    <w:rsid w:val="00EF3DC4"/>
    <w:rsid w:val="00F2363D"/>
    <w:rsid w:val="00F76072"/>
    <w:rsid w:val="00F852F9"/>
    <w:rsid w:val="00F91103"/>
    <w:rsid w:val="00FA7DC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